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2026-RPTU-1246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DFG Großgerät Koordinatenmessgerät mit Tomografieeinrichtung - Mikrofocus- Computertomograf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Kauf eines fabrikneuen Mikrofokus-Computertomographen zur zerstörungsfreien, dreidimensionalen Untersuchung von Baumaterialien und Bauteilen im Labormaßstab.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